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466" w:rsidRPr="002F7216" w:rsidRDefault="00855466" w:rsidP="00F26E2C">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855466" w:rsidRPr="002F7216" w:rsidRDefault="00855466" w:rsidP="00F26E2C">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Pr>
          <w:rFonts w:ascii="Times New Roman" w:hAnsi="Times New Roman"/>
          <w:color w:val="000000"/>
          <w:szCs w:val="24"/>
          <w:u w:val="single"/>
          <w:lang w:val="ru-RU"/>
        </w:rPr>
        <w:t>30</w:t>
      </w:r>
      <w:r>
        <w:rPr>
          <w:rFonts w:ascii="Times New Roman" w:hAnsi="Times New Roman"/>
          <w:color w:val="000000"/>
          <w:szCs w:val="24"/>
          <w:u w:val="single"/>
        </w:rPr>
        <w:t>.0</w:t>
      </w:r>
      <w:r>
        <w:rPr>
          <w:rFonts w:ascii="Times New Roman" w:hAnsi="Times New Roman"/>
          <w:color w:val="000000"/>
          <w:szCs w:val="24"/>
          <w:u w:val="single"/>
          <w:lang w:val="ru-RU"/>
        </w:rPr>
        <w:t>6</w:t>
      </w:r>
      <w:r w:rsidRPr="002F7216">
        <w:rPr>
          <w:rFonts w:ascii="Times New Roman" w:hAnsi="Times New Roman"/>
          <w:color w:val="000000"/>
          <w:szCs w:val="24"/>
          <w:u w:val="single"/>
        </w:rPr>
        <w:t>.2021р.</w:t>
      </w:r>
      <w:r w:rsidRPr="00637851">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637851">
        <w:rPr>
          <w:rFonts w:ascii="Times New Roman" w:hAnsi="Times New Roman"/>
          <w:color w:val="000000"/>
          <w:szCs w:val="24"/>
          <w:lang w:val="ru-RU"/>
        </w:rPr>
        <w:t xml:space="preserve"> </w:t>
      </w:r>
      <w:r w:rsidRPr="002F7216">
        <w:rPr>
          <w:rFonts w:ascii="Times New Roman" w:hAnsi="Times New Roman"/>
          <w:color w:val="000000"/>
          <w:szCs w:val="24"/>
          <w:u w:val="single"/>
        </w:rPr>
        <w:t>2</w:t>
      </w:r>
      <w:r>
        <w:rPr>
          <w:rFonts w:ascii="Times New Roman" w:hAnsi="Times New Roman"/>
          <w:color w:val="000000"/>
          <w:szCs w:val="24"/>
          <w:u w:val="single"/>
          <w:lang w:val="ru-RU"/>
        </w:rPr>
        <w:t>72</w:t>
      </w:r>
      <w:r w:rsidRPr="002F7216">
        <w:rPr>
          <w:rFonts w:ascii="Times New Roman" w:hAnsi="Times New Roman"/>
          <w:color w:val="000000"/>
          <w:szCs w:val="24"/>
          <w:u w:val="single"/>
        </w:rPr>
        <w:t>-</w:t>
      </w:r>
      <w:r>
        <w:rPr>
          <w:rFonts w:ascii="Times New Roman" w:hAnsi="Times New Roman"/>
          <w:color w:val="000000"/>
          <w:szCs w:val="24"/>
          <w:u w:val="single"/>
          <w:lang w:val="ru-RU"/>
        </w:rPr>
        <w:t>10</w:t>
      </w:r>
      <w:r w:rsidRPr="002F7216">
        <w:rPr>
          <w:rFonts w:ascii="Times New Roman" w:hAnsi="Times New Roman"/>
          <w:color w:val="000000"/>
          <w:szCs w:val="24"/>
          <w:u w:val="single"/>
        </w:rPr>
        <w:t>/</w:t>
      </w:r>
      <w:r w:rsidRPr="002F7216">
        <w:rPr>
          <w:rFonts w:ascii="Times New Roman" w:hAnsi="Times New Roman"/>
          <w:color w:val="000000"/>
          <w:szCs w:val="24"/>
          <w:u w:val="single"/>
          <w:lang w:val="en-US"/>
        </w:rPr>
        <w:t>VIII</w:t>
      </w:r>
    </w:p>
    <w:p w:rsidR="00855466" w:rsidRDefault="00855466" w:rsidP="00046C8C"/>
    <w:p w:rsidR="00855466" w:rsidRDefault="00855466" w:rsidP="00046C8C"/>
    <w:p w:rsidR="00855466" w:rsidRDefault="00855466" w:rsidP="00046C8C"/>
    <w:p w:rsidR="00855466" w:rsidRDefault="00855466" w:rsidP="00046C8C"/>
    <w:p w:rsidR="00855466" w:rsidRDefault="00855466" w:rsidP="00046C8C"/>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855466" w:rsidRDefault="00855466" w:rsidP="00046C8C">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ПАВЛОГРАДСЬКОГО</w:t>
      </w:r>
      <w:r>
        <w:rPr>
          <w:rFonts w:ascii="Times New Roman" w:hAnsi="Times New Roman"/>
          <w:b/>
          <w:bCs/>
          <w:spacing w:val="6"/>
          <w:sz w:val="44"/>
          <w:szCs w:val="44"/>
        </w:rPr>
        <w:t xml:space="preserve"> </w:t>
      </w:r>
      <w:r>
        <w:rPr>
          <w:rFonts w:ascii="Times New Roman" w:hAnsi="Times New Roman"/>
          <w:b/>
          <w:bCs/>
          <w:sz w:val="44"/>
          <w:szCs w:val="44"/>
        </w:rPr>
        <w:t>ЛІЦЕЮ № 19</w:t>
      </w:r>
    </w:p>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855466" w:rsidRDefault="00855466" w:rsidP="00046C8C">
      <w:pPr>
        <w:widowControl w:val="0"/>
        <w:autoSpaceDE w:val="0"/>
        <w:autoSpaceDN w:val="0"/>
        <w:spacing w:after="0" w:line="360" w:lineRule="auto"/>
        <w:ind w:right="-36"/>
        <w:jc w:val="center"/>
        <w:rPr>
          <w:rFonts w:ascii="Times New Roman" w:hAnsi="Times New Roman"/>
          <w:b/>
          <w:bCs/>
          <w:spacing w:val="-107"/>
          <w:sz w:val="44"/>
          <w:szCs w:val="44"/>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before="1" w:after="0" w:line="240" w:lineRule="auto"/>
        <w:rPr>
          <w:rFonts w:ascii="Times New Roman" w:hAnsi="Times New Roman"/>
          <w:b/>
          <w:sz w:val="64"/>
          <w:szCs w:val="28"/>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855466" w:rsidRDefault="00855466"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855466" w:rsidRPr="00F26E2C"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jc w:val="both"/>
      </w:pPr>
      <w:r>
        <w:rPr>
          <w:rFonts w:ascii="Times New Roman" w:hAnsi="Times New Roman"/>
          <w:sz w:val="24"/>
          <w:szCs w:val="24"/>
        </w:rPr>
        <w:t>Цей Статут є новою редакцією Статуту Павлоградської загальноосвітньої школи І-ІІІ ступенів № 19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855466" w:rsidRDefault="00855466" w:rsidP="00046C8C">
      <w:pPr>
        <w:tabs>
          <w:tab w:val="left" w:pos="709"/>
        </w:tabs>
        <w:spacing w:after="120" w:line="240"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855466" w:rsidRDefault="00855466" w:rsidP="00046C8C">
      <w:pPr>
        <w:spacing w:after="0" w:line="240"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1.1. Павлоградський ліцей № 19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19 Павлоградської міської ради Дніпропетровської області.</w:t>
      </w:r>
    </w:p>
    <w:p w:rsidR="00855466" w:rsidRDefault="00855466" w:rsidP="00046C8C">
      <w:pPr>
        <w:widowControl w:val="0"/>
        <w:autoSpaceDE w:val="0"/>
        <w:autoSpaceDN w:val="0"/>
        <w:spacing w:after="0" w:line="240" w:lineRule="auto"/>
        <w:ind w:firstLine="851"/>
        <w:rPr>
          <w:rFonts w:ascii="Times New Roman" w:hAnsi="Times New Roman"/>
          <w:spacing w:val="1"/>
          <w:sz w:val="24"/>
          <w:szCs w:val="24"/>
        </w:rPr>
      </w:pPr>
      <w:r>
        <w:rPr>
          <w:rFonts w:ascii="Times New Roman" w:hAnsi="Times New Roman"/>
          <w:sz w:val="24"/>
          <w:szCs w:val="24"/>
        </w:rPr>
        <w:t>1.2.Повна назва закладу: ПАВЛОГРАДСЬКИЙ</w:t>
      </w:r>
      <w:r>
        <w:rPr>
          <w:rFonts w:ascii="Times New Roman" w:hAnsi="Times New Roman"/>
          <w:spacing w:val="1"/>
          <w:sz w:val="24"/>
          <w:szCs w:val="24"/>
        </w:rPr>
        <w:t xml:space="preserve">  </w:t>
      </w:r>
      <w:r>
        <w:rPr>
          <w:rFonts w:ascii="Times New Roman" w:hAnsi="Times New Roman"/>
          <w:sz w:val="24"/>
          <w:szCs w:val="24"/>
        </w:rPr>
        <w:t>ЛІЦЕЙ №19 ПАВЛОГРАДСЬКОЇ МІСЬКОЇ РАДИ.</w:t>
      </w:r>
    </w:p>
    <w:p w:rsidR="00855466" w:rsidRDefault="00855466" w:rsidP="00046C8C">
      <w:pPr>
        <w:widowControl w:val="0"/>
        <w:tabs>
          <w:tab w:val="left" w:pos="1276"/>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1.3. Скорочене найменування: ПАВЛОГРАДСЬКИЙ </w:t>
      </w:r>
      <w:r>
        <w:rPr>
          <w:rFonts w:ascii="Times New Roman" w:hAnsi="Times New Roman"/>
          <w:spacing w:val="-2"/>
          <w:sz w:val="24"/>
          <w:szCs w:val="24"/>
        </w:rPr>
        <w:t xml:space="preserve"> </w:t>
      </w:r>
      <w:r>
        <w:rPr>
          <w:rFonts w:ascii="Times New Roman" w:hAnsi="Times New Roman"/>
          <w:sz w:val="24"/>
          <w:szCs w:val="24"/>
        </w:rPr>
        <w:t>ЛІЦЕЙ  №19.</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1.4.Місцезнаходження ПАВЛОГРАДСЬКОГО</w:t>
      </w:r>
      <w:r>
        <w:rPr>
          <w:rFonts w:ascii="Times New Roman" w:hAnsi="Times New Roman"/>
          <w:spacing w:val="1"/>
          <w:sz w:val="24"/>
          <w:szCs w:val="24"/>
        </w:rPr>
        <w:t xml:space="preserve">  </w:t>
      </w:r>
      <w:r>
        <w:rPr>
          <w:rFonts w:ascii="Times New Roman" w:hAnsi="Times New Roman"/>
          <w:sz w:val="24"/>
          <w:szCs w:val="24"/>
        </w:rPr>
        <w:t>ЛІЦЕЮ № 19  ПАВЛОГРАДСЬКОЇ МІСЬКОЇ РАДИ:</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вулиця  Малиновського, 2</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Код ЄДРПОУ  26328382</w:t>
      </w:r>
    </w:p>
    <w:p w:rsidR="00855466" w:rsidRDefault="00855466" w:rsidP="00046C8C">
      <w:pPr>
        <w:pStyle w:val="BodyText"/>
        <w:numPr>
          <w:ilvl w:val="1"/>
          <w:numId w:val="1"/>
        </w:numPr>
        <w:spacing w:line="276" w:lineRule="auto"/>
        <w:rPr>
          <w:sz w:val="24"/>
          <w:szCs w:val="24"/>
        </w:rPr>
      </w:pPr>
      <w:r>
        <w:rPr>
          <w:sz w:val="24"/>
          <w:szCs w:val="24"/>
        </w:rPr>
        <w:t xml:space="preserve">Павлоградський ліцей № 19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855466" w:rsidRDefault="00855466" w:rsidP="00046C8C">
      <w:pPr>
        <w:pStyle w:val="BodyText"/>
        <w:numPr>
          <w:ilvl w:val="1"/>
          <w:numId w:val="1"/>
        </w:numPr>
        <w:spacing w:line="27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855466" w:rsidRDefault="00855466" w:rsidP="00046C8C">
      <w:pPr>
        <w:widowControl w:val="0"/>
        <w:tabs>
          <w:tab w:val="left" w:pos="1374"/>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1.7. Основним видом діяльності ЗАКЛАДУ є освітня діяльність у сфері повної загальної середньої освіти:</w:t>
      </w:r>
    </w:p>
    <w:p w:rsidR="00855466" w:rsidRDefault="00855466" w:rsidP="00046C8C">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855466" w:rsidRDefault="00855466" w:rsidP="00046C8C">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855466" w:rsidRDefault="00855466" w:rsidP="00046C8C">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855466" w:rsidRDefault="00855466" w:rsidP="00046C8C">
      <w:pPr>
        <w:widowControl w:val="0"/>
        <w:tabs>
          <w:tab w:val="left" w:pos="1359"/>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855466" w:rsidRDefault="00855466" w:rsidP="00046C8C">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855466" w:rsidRDefault="00855466" w:rsidP="00046C8C">
      <w:pPr>
        <w:widowControl w:val="0"/>
        <w:tabs>
          <w:tab w:val="left" w:pos="1333"/>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855466" w:rsidRDefault="00855466" w:rsidP="00046C8C">
      <w:pPr>
        <w:tabs>
          <w:tab w:val="left" w:pos="0"/>
          <w:tab w:val="left" w:pos="709"/>
          <w:tab w:val="left" w:pos="851"/>
          <w:tab w:val="left" w:pos="1276"/>
        </w:tabs>
        <w:spacing w:after="120" w:line="240" w:lineRule="auto"/>
        <w:ind w:firstLine="709"/>
        <w:jc w:val="both"/>
        <w:rPr>
          <w:rFonts w:ascii="Times New Roman" w:hAnsi="Times New Roman"/>
          <w:bCs/>
          <w:color w:val="000000"/>
          <w:sz w:val="24"/>
          <w:szCs w:val="24"/>
        </w:rPr>
      </w:pPr>
      <w:bookmarkStart w:id="2" w:name="n53"/>
      <w:bookmarkEnd w:id="2"/>
      <w:r>
        <w:rPr>
          <w:rFonts w:ascii="Times New Roman" w:hAnsi="Times New Roman"/>
          <w:bCs/>
          <w:sz w:val="24"/>
          <w:szCs w:val="24"/>
        </w:rPr>
        <w:t>1.8. Головними завданн</w:t>
      </w:r>
      <w:r>
        <w:rPr>
          <w:rFonts w:ascii="Times New Roman" w:hAnsi="Times New Roman"/>
          <w:bCs/>
          <w:color w:val="000000"/>
          <w:sz w:val="24"/>
          <w:szCs w:val="24"/>
        </w:rPr>
        <w:t>ями Закладу є:</w:t>
      </w:r>
    </w:p>
    <w:p w:rsidR="00855466"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855466"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855466"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855466"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855466"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855466" w:rsidRPr="00B66B4D" w:rsidRDefault="00855466" w:rsidP="00637851">
      <w:pPr>
        <w:pStyle w:val="ListParagraph"/>
        <w:numPr>
          <w:ilvl w:val="0"/>
          <w:numId w:val="3"/>
        </w:numPr>
        <w:spacing w:after="0" w:line="240"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855466" w:rsidRPr="00B66B4D" w:rsidRDefault="00855466" w:rsidP="00637851">
      <w:pPr>
        <w:pStyle w:val="ListParagraph"/>
        <w:numPr>
          <w:ilvl w:val="0"/>
          <w:numId w:val="3"/>
        </w:numPr>
        <w:spacing w:after="120" w:line="240"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1.9. Основними напрямами діяльності Закладу є:</w:t>
      </w:r>
    </w:p>
    <w:p w:rsidR="00855466" w:rsidRPr="00B66B4D" w:rsidRDefault="00855466" w:rsidP="00637851">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855466" w:rsidRPr="00B66B4D" w:rsidRDefault="00855466" w:rsidP="00637851">
      <w:pPr>
        <w:pStyle w:val="ListParagraph"/>
        <w:numPr>
          <w:ilvl w:val="0"/>
          <w:numId w:val="7"/>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855466" w:rsidRPr="00B66B4D" w:rsidRDefault="00855466" w:rsidP="00637851">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855466" w:rsidRPr="00B66B4D" w:rsidRDefault="00855466" w:rsidP="00637851">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855466" w:rsidRPr="00B66B4D" w:rsidRDefault="00855466" w:rsidP="00637851">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637851">
      <w:pPr>
        <w:pStyle w:val="ListParagraph"/>
        <w:numPr>
          <w:ilvl w:val="0"/>
          <w:numId w:val="7"/>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855466" w:rsidRPr="00B66B4D" w:rsidRDefault="00855466" w:rsidP="00F26E2C">
      <w:pPr>
        <w:widowControl w:val="0"/>
        <w:tabs>
          <w:tab w:val="left" w:pos="0"/>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1.11.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855466" w:rsidRPr="00B66B4D" w:rsidRDefault="00855466" w:rsidP="00637851">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855466" w:rsidRPr="00B66B4D" w:rsidRDefault="00855466" w:rsidP="00637851">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637851">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55466" w:rsidRPr="00B66B4D" w:rsidRDefault="00855466" w:rsidP="00637851">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855466" w:rsidRPr="00B66B4D" w:rsidRDefault="00855466" w:rsidP="00637851">
      <w:pPr>
        <w:pStyle w:val="ListParagraph"/>
        <w:numPr>
          <w:ilvl w:val="0"/>
          <w:numId w:val="8"/>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1.12.</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1.13. 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855466" w:rsidRPr="00B66B4D" w:rsidRDefault="00855466" w:rsidP="00F26E2C">
      <w:pPr>
        <w:widowControl w:val="0"/>
        <w:tabs>
          <w:tab w:val="left" w:pos="0"/>
          <w:tab w:val="left" w:pos="567"/>
          <w:tab w:val="left" w:pos="709"/>
          <w:tab w:val="left" w:pos="851"/>
          <w:tab w:val="left" w:pos="1276"/>
        </w:tabs>
        <w:autoSpaceDE w:val="0"/>
        <w:autoSpaceDN w:val="0"/>
        <w:adjustRightInd w:val="0"/>
        <w:spacing w:after="0" w:line="240"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1.14. 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855466" w:rsidRPr="00B66B4D" w:rsidRDefault="00855466" w:rsidP="00637851">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855466" w:rsidRPr="00B66B4D" w:rsidRDefault="00855466" w:rsidP="00637851">
      <w:pPr>
        <w:pStyle w:val="ListParagraph"/>
        <w:numPr>
          <w:ilvl w:val="0"/>
          <w:numId w:val="9"/>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855466" w:rsidRPr="00B66B4D" w:rsidRDefault="00855466" w:rsidP="00F26E2C">
      <w:pPr>
        <w:widowControl w:val="0"/>
        <w:tabs>
          <w:tab w:val="left" w:pos="0"/>
          <w:tab w:val="left" w:pos="709"/>
          <w:tab w:val="left" w:pos="1738"/>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1.15. Заклад зобов’язаний:</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855466" w:rsidRPr="00B66B4D" w:rsidRDefault="00855466" w:rsidP="00637851">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855466" w:rsidRPr="00B66B4D" w:rsidRDefault="00855466" w:rsidP="00637851">
      <w:pPr>
        <w:pStyle w:val="ListParagraph"/>
        <w:numPr>
          <w:ilvl w:val="0"/>
          <w:numId w:val="10"/>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1.16. Заклад відноситься до закладів загальної середньої освіти та провадить освітню діяльність відповідно до ліцензії.</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1.17.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1.18.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1.19.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855466" w:rsidRPr="00B66B4D" w:rsidRDefault="00855466" w:rsidP="00F26E2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1.20.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855466" w:rsidRPr="00B66B4D" w:rsidRDefault="00855466" w:rsidP="00F26E2C">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sz w:val="24"/>
          <w:szCs w:val="24"/>
        </w:rPr>
        <w:t>1.21.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855466" w:rsidRPr="00B66B4D" w:rsidRDefault="00855466" w:rsidP="00F26E2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1.22.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855466" w:rsidRPr="00B66B4D" w:rsidRDefault="00855466" w:rsidP="00F26E2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855466" w:rsidRPr="00B66B4D" w:rsidRDefault="00855466" w:rsidP="00F26E2C">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1.23. Зміни до Статуту вносяться у порядку, встановленому чинним законодавством України.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49" w:name="n3"/>
      <w:bookmarkEnd w:id="49"/>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F26E2C">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855466" w:rsidRPr="00B66B4D" w:rsidRDefault="00855466" w:rsidP="00637851">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855466" w:rsidRPr="00B66B4D" w:rsidRDefault="00855466" w:rsidP="00637851">
      <w:pPr>
        <w:pStyle w:val="ListParagraph"/>
        <w:numPr>
          <w:ilvl w:val="0"/>
          <w:numId w:val="11"/>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7"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0" w:name="n137"/>
      <w:bookmarkEnd w:id="50"/>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1" w:name="n138"/>
      <w:bookmarkEnd w:id="51"/>
      <w:r w:rsidRPr="00B66B4D">
        <w:rPr>
          <w:rFonts w:ascii="Times New Roman" w:hAnsi="Times New Roman"/>
          <w:color w:val="000000"/>
          <w:sz w:val="24"/>
          <w:szCs w:val="24"/>
          <w:lang w:eastAsia="ru-RU"/>
        </w:rPr>
        <w:t>2.5. Освітній процес організовується за такими циклами: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2" w:name="n139"/>
      <w:bookmarkEnd w:id="52"/>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3" w:name="n140"/>
      <w:bookmarkEnd w:id="53"/>
      <w:r w:rsidRPr="00B66B4D">
        <w:rPr>
          <w:rFonts w:ascii="Times New Roman" w:hAnsi="Times New Roman"/>
          <w:color w:val="000000"/>
          <w:sz w:val="24"/>
          <w:szCs w:val="24"/>
          <w:lang w:eastAsia="ru-RU"/>
        </w:rPr>
        <w:t>другий цикл початкової освіти – основний (3-4 роки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4" w:name="n141"/>
      <w:bookmarkEnd w:id="54"/>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5" w:name="n142"/>
      <w:bookmarkEnd w:id="55"/>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6" w:name="n143"/>
      <w:bookmarkEnd w:id="56"/>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7" w:name="n144"/>
      <w:bookmarkEnd w:id="57"/>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8" w:name="n145"/>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55466" w:rsidRPr="00B66B4D" w:rsidRDefault="00855466" w:rsidP="00F26E2C">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855466" w:rsidRPr="00B66B4D" w:rsidRDefault="00855466" w:rsidP="00F26E2C">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855466" w:rsidRPr="00B66B4D" w:rsidRDefault="00855466" w:rsidP="00F26E2C">
      <w:pPr>
        <w:widowControl w:val="0"/>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855466" w:rsidRPr="00B66B4D" w:rsidRDefault="00855466" w:rsidP="00637851">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855466" w:rsidRPr="00B66B4D" w:rsidRDefault="00855466" w:rsidP="00637851">
      <w:pPr>
        <w:pStyle w:val="ListParagraph"/>
        <w:numPr>
          <w:ilvl w:val="0"/>
          <w:numId w:val="12"/>
        </w:numPr>
        <w:shd w:val="clear" w:color="auto" w:fill="FFFFFF"/>
        <w:spacing w:after="120" w:line="240"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855466" w:rsidRPr="00B66B4D" w:rsidRDefault="00855466" w:rsidP="00637851">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855466" w:rsidRPr="00B66B4D" w:rsidRDefault="00855466" w:rsidP="00637851">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855466" w:rsidRPr="00B66B4D" w:rsidRDefault="00855466" w:rsidP="00637851">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0"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855466" w:rsidRPr="00B66B4D" w:rsidRDefault="00855466" w:rsidP="00637851">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855466"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855466" w:rsidRPr="00B66B4D" w:rsidRDefault="00855466" w:rsidP="00F26E2C">
      <w:pPr>
        <w:widowControl w:val="0"/>
        <w:tabs>
          <w:tab w:val="left" w:pos="0"/>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1"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855466" w:rsidRPr="00B66B4D" w:rsidRDefault="00855466" w:rsidP="00F26E2C">
      <w:pPr>
        <w:tabs>
          <w:tab w:val="left" w:pos="709"/>
        </w:tabs>
        <w:spacing w:after="0" w:line="240"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855466" w:rsidRPr="00B66B4D" w:rsidRDefault="00855466" w:rsidP="00637851">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855466" w:rsidRPr="00B66B4D" w:rsidRDefault="00855466" w:rsidP="00637851">
      <w:pPr>
        <w:pStyle w:val="ListParagraph"/>
        <w:numPr>
          <w:ilvl w:val="0"/>
          <w:numId w:val="15"/>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55466" w:rsidRPr="00B66B4D" w:rsidRDefault="00855466" w:rsidP="00F26E2C">
      <w:pPr>
        <w:widowControl w:val="0"/>
        <w:tabs>
          <w:tab w:val="left" w:pos="-142"/>
          <w:tab w:val="left" w:pos="360"/>
          <w:tab w:val="left" w:pos="567"/>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855466" w:rsidRPr="00B66B4D" w:rsidRDefault="00855466" w:rsidP="00637851">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855466" w:rsidRPr="00B66B4D" w:rsidRDefault="00855466" w:rsidP="00637851">
      <w:pPr>
        <w:pStyle w:val="ListParagraph"/>
        <w:numPr>
          <w:ilvl w:val="0"/>
          <w:numId w:val="16"/>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855466" w:rsidRPr="00B66B4D" w:rsidRDefault="00855466" w:rsidP="00637851">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55466" w:rsidRPr="00B66B4D" w:rsidRDefault="00855466" w:rsidP="00637851">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855466" w:rsidRPr="00B66B4D" w:rsidRDefault="00855466" w:rsidP="00637851">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855466" w:rsidRPr="00B66B4D" w:rsidRDefault="00855466" w:rsidP="00637851">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855466" w:rsidRPr="00B66B4D" w:rsidRDefault="00855466" w:rsidP="00637851">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855466" w:rsidRPr="00B66B4D" w:rsidRDefault="00855466" w:rsidP="00637851">
      <w:pPr>
        <w:pStyle w:val="ListParagraph"/>
        <w:numPr>
          <w:ilvl w:val="0"/>
          <w:numId w:val="17"/>
        </w:numPr>
        <w:shd w:val="clear" w:color="auto" w:fill="FFFFFF"/>
        <w:spacing w:after="120" w:line="240"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855466" w:rsidRPr="00B66B4D" w:rsidRDefault="00855466" w:rsidP="00F26E2C">
      <w:pPr>
        <w:shd w:val="clear" w:color="auto" w:fill="FFFFFF"/>
        <w:tabs>
          <w:tab w:val="left" w:pos="709"/>
        </w:tabs>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5"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855466" w:rsidRPr="00B66B4D" w:rsidRDefault="00855466" w:rsidP="004C16CD">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855466" w:rsidRPr="00B66B4D" w:rsidRDefault="00855466" w:rsidP="004C16CD">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6"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855466" w:rsidRPr="00B66B4D" w:rsidRDefault="00855466" w:rsidP="004C16CD">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7"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4C16CD">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855466" w:rsidRPr="00B66B4D" w:rsidRDefault="00855466" w:rsidP="004C16CD">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855466" w:rsidRPr="00B66B4D" w:rsidRDefault="00855466" w:rsidP="004C16CD">
      <w:pPr>
        <w:pStyle w:val="ListParagraph"/>
        <w:numPr>
          <w:ilvl w:val="0"/>
          <w:numId w:val="18"/>
        </w:numPr>
        <w:shd w:val="clear" w:color="auto" w:fill="FFFFFF"/>
        <w:spacing w:after="120" w:line="240"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855466" w:rsidRPr="00B66B4D" w:rsidRDefault="00855466" w:rsidP="004C16CD">
      <w:pPr>
        <w:pStyle w:val="ListParagraph"/>
        <w:numPr>
          <w:ilvl w:val="0"/>
          <w:numId w:val="19"/>
        </w:numPr>
        <w:shd w:val="clear" w:color="auto" w:fill="FFFFFF"/>
        <w:spacing w:after="0" w:line="240"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855466" w:rsidRPr="00B66B4D" w:rsidRDefault="00855466" w:rsidP="004C16CD">
      <w:pPr>
        <w:pStyle w:val="ListParagraph"/>
        <w:numPr>
          <w:ilvl w:val="0"/>
          <w:numId w:val="19"/>
        </w:numPr>
        <w:shd w:val="clear" w:color="auto" w:fill="FFFFFF"/>
        <w:spacing w:after="120" w:line="240"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855466" w:rsidRPr="00B66B4D" w:rsidRDefault="00855466" w:rsidP="00F26E2C">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855466" w:rsidRPr="00B66B4D" w:rsidRDefault="00855466" w:rsidP="004C16CD">
      <w:pPr>
        <w:pStyle w:val="ListParagraph"/>
        <w:numPr>
          <w:ilvl w:val="0"/>
          <w:numId w:val="20"/>
        </w:numPr>
        <w:shd w:val="clear" w:color="auto" w:fill="FFFFFF"/>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855466" w:rsidRPr="00B66B4D" w:rsidRDefault="00855466" w:rsidP="004C16CD">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855466" w:rsidRPr="00B66B4D" w:rsidRDefault="00855466" w:rsidP="004C16CD">
      <w:pPr>
        <w:pStyle w:val="ListParagraph"/>
        <w:numPr>
          <w:ilvl w:val="0"/>
          <w:numId w:val="20"/>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855466" w:rsidRPr="00B66B4D" w:rsidRDefault="00855466" w:rsidP="00F26E2C">
      <w:pPr>
        <w:tabs>
          <w:tab w:val="left" w:pos="709"/>
        </w:tabs>
        <w:spacing w:after="0" w:line="240"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855466" w:rsidRPr="00B66B4D" w:rsidRDefault="00855466" w:rsidP="004C16CD">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855466" w:rsidRPr="00B66B4D" w:rsidRDefault="00855466" w:rsidP="004C16CD">
      <w:pPr>
        <w:pStyle w:val="ListParagraph"/>
        <w:numPr>
          <w:ilvl w:val="0"/>
          <w:numId w:val="21"/>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855466" w:rsidRPr="00B66B4D" w:rsidRDefault="00855466" w:rsidP="00F26E2C">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855466" w:rsidRPr="00B66B4D" w:rsidRDefault="00855466" w:rsidP="00F26E2C">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855466" w:rsidRPr="00B66B4D" w:rsidRDefault="00855466" w:rsidP="00F26E2C">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855466" w:rsidRPr="00B66B4D" w:rsidRDefault="00855466" w:rsidP="004C16CD">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855466" w:rsidRPr="00B66B4D" w:rsidRDefault="00855466" w:rsidP="004C16CD">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855466" w:rsidRPr="00B66B4D" w:rsidRDefault="00855466" w:rsidP="004C16CD">
      <w:pPr>
        <w:pStyle w:val="ListParagraph"/>
        <w:numPr>
          <w:ilvl w:val="0"/>
          <w:numId w:val="22"/>
        </w:numPr>
        <w:shd w:val="clear" w:color="auto" w:fill="FFFFFF"/>
        <w:spacing w:after="120" w:line="240"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855466" w:rsidRPr="00B66B4D" w:rsidRDefault="00855466" w:rsidP="004C16CD">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637851">
        <w:rPr>
          <w:rFonts w:ascii="Times New Roman" w:hAnsi="Times New Roman"/>
          <w:color w:val="000000"/>
          <w:sz w:val="24"/>
          <w:szCs w:val="24"/>
          <w:lang w:val="uk-UA" w:eastAsia="ru-RU"/>
        </w:rPr>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855466" w:rsidRPr="00B66B4D" w:rsidRDefault="00855466" w:rsidP="004C16CD">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855466" w:rsidRPr="00B66B4D" w:rsidRDefault="00855466" w:rsidP="004C16CD">
      <w:pPr>
        <w:pStyle w:val="ListParagraph"/>
        <w:numPr>
          <w:ilvl w:val="0"/>
          <w:numId w:val="23"/>
        </w:numPr>
        <w:shd w:val="clear" w:color="auto" w:fill="FFFFFF"/>
        <w:spacing w:after="120" w:line="240"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855466" w:rsidRPr="00B66B4D" w:rsidRDefault="00855466" w:rsidP="00F26E2C">
      <w:pPr>
        <w:tabs>
          <w:tab w:val="left" w:pos="709"/>
        </w:tabs>
        <w:spacing w:after="120" w:line="240"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855466" w:rsidRPr="00B66B4D" w:rsidRDefault="00855466" w:rsidP="00F26E2C">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855466" w:rsidRPr="00B66B4D" w:rsidRDefault="00855466" w:rsidP="004C16CD">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855466" w:rsidRPr="00B66B4D" w:rsidRDefault="00855466" w:rsidP="004C16CD">
      <w:pPr>
        <w:pStyle w:val="ListParagraph"/>
        <w:numPr>
          <w:ilvl w:val="0"/>
          <w:numId w:val="24"/>
        </w:numPr>
        <w:shd w:val="clear" w:color="auto" w:fill="FFFFFF"/>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55466" w:rsidRPr="00B66B4D" w:rsidRDefault="00855466" w:rsidP="004C16CD">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855466" w:rsidRPr="00B66B4D" w:rsidRDefault="00855466" w:rsidP="004C16CD">
      <w:pPr>
        <w:pStyle w:val="ListParagraph"/>
        <w:numPr>
          <w:ilvl w:val="0"/>
          <w:numId w:val="25"/>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855466" w:rsidRPr="00B66B4D" w:rsidRDefault="00855466" w:rsidP="00F26E2C">
      <w:pPr>
        <w:widowControl w:val="0"/>
        <w:tabs>
          <w:tab w:val="left" w:pos="-142"/>
          <w:tab w:val="left" w:pos="360"/>
          <w:tab w:val="left" w:pos="567"/>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55466" w:rsidRDefault="00855466" w:rsidP="00F26E2C">
      <w:pPr>
        <w:widowControl w:val="0"/>
        <w:shd w:val="clear" w:color="auto" w:fill="FFFFFF"/>
        <w:tabs>
          <w:tab w:val="left" w:pos="709"/>
        </w:tabs>
        <w:autoSpaceDE w:val="0"/>
        <w:autoSpaceDN w:val="0"/>
        <w:adjustRightInd w:val="0"/>
        <w:spacing w:after="120" w:line="240"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855466" w:rsidRPr="00B66B4D" w:rsidRDefault="00855466" w:rsidP="00F26E2C">
      <w:pPr>
        <w:shd w:val="clear" w:color="auto" w:fill="FFFFFF"/>
        <w:spacing w:after="0" w:line="240" w:lineRule="auto"/>
        <w:jc w:val="both"/>
        <w:rPr>
          <w:rFonts w:ascii="Times New Roman" w:hAnsi="Times New Roman"/>
          <w:b/>
          <w:color w:val="000000"/>
          <w:sz w:val="24"/>
          <w:szCs w:val="24"/>
          <w:lang w:eastAsia="ru-RU"/>
        </w:rPr>
      </w:pPr>
    </w:p>
    <w:p w:rsidR="00855466" w:rsidRPr="00B66B4D" w:rsidRDefault="00855466" w:rsidP="00F26E2C">
      <w:pPr>
        <w:shd w:val="clear" w:color="auto" w:fill="FFFFFF"/>
        <w:spacing w:after="0" w:line="240"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855466" w:rsidRPr="00B66B4D" w:rsidRDefault="00855466" w:rsidP="004C16CD">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855466"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9"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855466" w:rsidRPr="00F56B5F"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855466" w:rsidRDefault="00855466" w:rsidP="00F26E2C">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855466" w:rsidRPr="00F56B5F"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855466" w:rsidRPr="00B66B4D" w:rsidRDefault="00855466" w:rsidP="004C16CD">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855466" w:rsidRPr="00B66B4D" w:rsidRDefault="00855466" w:rsidP="004C16CD">
      <w:pPr>
        <w:pStyle w:val="ListParagraph"/>
        <w:numPr>
          <w:ilvl w:val="0"/>
          <w:numId w:val="27"/>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855466" w:rsidRPr="00B66B4D" w:rsidRDefault="00855466" w:rsidP="004C16CD">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855466" w:rsidRPr="00B66B4D" w:rsidRDefault="00855466" w:rsidP="004C16CD">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855466" w:rsidRPr="00B66B4D" w:rsidRDefault="00855466" w:rsidP="004C16CD">
      <w:pPr>
        <w:pStyle w:val="ListParagraph"/>
        <w:numPr>
          <w:ilvl w:val="0"/>
          <w:numId w:val="2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1"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855466" w:rsidRPr="00B66B4D" w:rsidRDefault="00855466" w:rsidP="00F26E2C">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855466" w:rsidRPr="00B66B4D" w:rsidRDefault="00855466" w:rsidP="004C16CD">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4C16CD">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855466" w:rsidRPr="00B66B4D" w:rsidRDefault="00855466" w:rsidP="004C16CD">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4C16CD">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4C16CD">
      <w:pPr>
        <w:pStyle w:val="ListParagraph"/>
        <w:numPr>
          <w:ilvl w:val="0"/>
          <w:numId w:val="29"/>
        </w:numPr>
        <w:spacing w:after="120" w:line="240" w:lineRule="auto"/>
        <w:ind w:left="540"/>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855466" w:rsidRPr="00B66B4D" w:rsidRDefault="00855466" w:rsidP="00F26E2C">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855466" w:rsidRPr="00B66B4D" w:rsidRDefault="00855466" w:rsidP="004C16CD">
      <w:pPr>
        <w:shd w:val="clear" w:color="auto" w:fill="FFFFFF"/>
        <w:spacing w:after="0" w:line="240"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855466" w:rsidRPr="00B66B4D" w:rsidRDefault="00855466" w:rsidP="004C16CD">
      <w:pPr>
        <w:shd w:val="clear" w:color="auto" w:fill="FFFFFF"/>
        <w:spacing w:after="0" w:line="240"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855466" w:rsidRPr="00B66B4D" w:rsidRDefault="00855466" w:rsidP="004C16CD">
      <w:pPr>
        <w:shd w:val="clear" w:color="auto" w:fill="FFFFFF"/>
        <w:spacing w:after="0" w:line="240"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855466" w:rsidRPr="00B66B4D" w:rsidRDefault="00855466" w:rsidP="004C16CD">
      <w:pPr>
        <w:shd w:val="clear" w:color="auto" w:fill="FFFFFF"/>
        <w:spacing w:after="0" w:line="240"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855466" w:rsidRPr="00B66B4D" w:rsidRDefault="00855466" w:rsidP="004C16CD">
      <w:pPr>
        <w:shd w:val="clear" w:color="auto" w:fill="FFFFFF"/>
        <w:spacing w:after="0" w:line="240"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855466" w:rsidRPr="00B66B4D" w:rsidRDefault="00855466" w:rsidP="004C16CD">
      <w:pPr>
        <w:shd w:val="clear" w:color="auto" w:fill="FFFFFF"/>
        <w:spacing w:after="120" w:line="240"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855466" w:rsidRPr="00B66B4D" w:rsidRDefault="00855466" w:rsidP="004C16CD">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855466" w:rsidRPr="00B66B4D" w:rsidRDefault="00855466" w:rsidP="004C16CD">
      <w:pPr>
        <w:pStyle w:val="ListParagraph"/>
        <w:numPr>
          <w:ilvl w:val="0"/>
          <w:numId w:val="30"/>
        </w:numPr>
        <w:shd w:val="clear" w:color="auto" w:fill="FFFFFF"/>
        <w:spacing w:after="120" w:line="240"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4"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5"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6"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855466" w:rsidRPr="00B66B4D" w:rsidRDefault="00855466" w:rsidP="004C16CD">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855466" w:rsidRPr="00B66B4D" w:rsidRDefault="00855466" w:rsidP="004C16CD">
      <w:pPr>
        <w:pStyle w:val="ListParagraph"/>
        <w:numPr>
          <w:ilvl w:val="0"/>
          <w:numId w:val="31"/>
        </w:numPr>
        <w:shd w:val="clear" w:color="auto" w:fill="FFFFFF"/>
        <w:spacing w:after="120" w:line="240"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855466" w:rsidRPr="00B66B4D" w:rsidRDefault="00855466" w:rsidP="004C16CD">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855466" w:rsidRPr="00B66B4D" w:rsidRDefault="00855466" w:rsidP="004C16CD">
      <w:pPr>
        <w:pStyle w:val="ListParagraph"/>
        <w:numPr>
          <w:ilvl w:val="0"/>
          <w:numId w:val="32"/>
        </w:numPr>
        <w:shd w:val="clear" w:color="auto" w:fill="FFFFFF"/>
        <w:spacing w:after="120" w:line="240"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855466" w:rsidRPr="00B66B4D" w:rsidRDefault="00855466" w:rsidP="004C16CD">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855466" w:rsidRPr="00B66B4D" w:rsidRDefault="00855466" w:rsidP="004C16CD">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855466" w:rsidRPr="00B66B4D" w:rsidRDefault="00855466" w:rsidP="004C16CD">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855466" w:rsidRPr="00B66B4D" w:rsidRDefault="00855466" w:rsidP="004C16CD">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855466" w:rsidRPr="00B66B4D" w:rsidRDefault="00855466" w:rsidP="004C16CD">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855466" w:rsidRPr="00B66B4D" w:rsidRDefault="00855466" w:rsidP="004C16CD">
      <w:pPr>
        <w:pStyle w:val="ListParagraph"/>
        <w:numPr>
          <w:ilvl w:val="0"/>
          <w:numId w:val="33"/>
        </w:numPr>
        <w:shd w:val="clear" w:color="auto" w:fill="FFFFFF"/>
        <w:spacing w:after="120" w:line="240"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855466" w:rsidRPr="00B66B4D" w:rsidRDefault="00855466" w:rsidP="004C16CD">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855466" w:rsidRPr="00B66B4D" w:rsidRDefault="00855466" w:rsidP="004C16CD">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8"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9"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4C16CD">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855466" w:rsidRPr="00B66B4D" w:rsidRDefault="00855466" w:rsidP="004C16CD">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855466" w:rsidRPr="00B66B4D" w:rsidRDefault="00855466" w:rsidP="004C16CD">
      <w:pPr>
        <w:pStyle w:val="ListParagraph"/>
        <w:numPr>
          <w:ilvl w:val="0"/>
          <w:numId w:val="34"/>
        </w:numPr>
        <w:shd w:val="clear" w:color="auto" w:fill="FFFFFF"/>
        <w:spacing w:after="120" w:line="240"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855466" w:rsidRPr="00B66B4D" w:rsidRDefault="00855466" w:rsidP="00F26E2C">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1"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55466" w:rsidRPr="00B66B4D" w:rsidRDefault="00855466" w:rsidP="004C16CD">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855466" w:rsidRPr="00B66B4D" w:rsidRDefault="00855466" w:rsidP="004C16CD">
      <w:pPr>
        <w:pStyle w:val="ListParagraph"/>
        <w:numPr>
          <w:ilvl w:val="0"/>
          <w:numId w:val="35"/>
        </w:numPr>
        <w:shd w:val="clear" w:color="auto" w:fill="FFFFFF"/>
        <w:spacing w:after="120" w:line="240"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855466" w:rsidRPr="00B66B4D" w:rsidRDefault="00855466" w:rsidP="00F26E2C">
      <w:pPr>
        <w:widowControl w:val="0"/>
        <w:tabs>
          <w:tab w:val="left" w:pos="-142"/>
          <w:tab w:val="left" w:pos="360"/>
          <w:tab w:val="left" w:pos="567"/>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855466" w:rsidRPr="00B66B4D" w:rsidRDefault="00855466" w:rsidP="00F26E2C">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855466" w:rsidRPr="00B66B4D" w:rsidRDefault="00855466" w:rsidP="00F26E2C">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855466" w:rsidRPr="00B66B4D" w:rsidRDefault="00855466" w:rsidP="004C16CD">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855466" w:rsidRPr="00B66B4D" w:rsidRDefault="00855466" w:rsidP="004C16CD">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855466" w:rsidRPr="00B66B4D" w:rsidRDefault="00855466" w:rsidP="004C16CD">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855466" w:rsidRPr="00B66B4D" w:rsidRDefault="00855466" w:rsidP="004C16CD">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855466" w:rsidRPr="00B66B4D" w:rsidRDefault="00855466" w:rsidP="00F26E2C">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855466" w:rsidRPr="00B66B4D" w:rsidRDefault="00855466" w:rsidP="004C16CD">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855466" w:rsidRPr="00B66B4D" w:rsidRDefault="00855466" w:rsidP="004C16CD">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855466" w:rsidRPr="00B66B4D" w:rsidRDefault="00855466" w:rsidP="004C16CD">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855466" w:rsidRPr="00B66B4D" w:rsidRDefault="00855466" w:rsidP="004C16CD">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855466" w:rsidRPr="00B66B4D" w:rsidRDefault="00855466" w:rsidP="004C16CD">
      <w:pPr>
        <w:pStyle w:val="ListParagraph"/>
        <w:widowControl w:val="0"/>
        <w:numPr>
          <w:ilvl w:val="0"/>
          <w:numId w:val="37"/>
        </w:numPr>
        <w:shd w:val="clear" w:color="auto" w:fill="FFFFFF"/>
        <w:autoSpaceDE w:val="0"/>
        <w:autoSpaceDN w:val="0"/>
        <w:adjustRightInd w:val="0"/>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855466" w:rsidRPr="00B66B4D" w:rsidRDefault="00855466" w:rsidP="004C16CD">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855466" w:rsidRPr="00B66B4D" w:rsidRDefault="00855466" w:rsidP="004C16CD">
      <w:pPr>
        <w:pStyle w:val="ListParagraph"/>
        <w:numPr>
          <w:ilvl w:val="0"/>
          <w:numId w:val="3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855466" w:rsidRPr="00583ECE"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855466" w:rsidRPr="00B66B4D" w:rsidRDefault="00855466" w:rsidP="004C16CD">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855466" w:rsidRPr="00B66B4D" w:rsidRDefault="00855466" w:rsidP="004C16CD">
      <w:pPr>
        <w:pStyle w:val="ListParagraph"/>
        <w:numPr>
          <w:ilvl w:val="0"/>
          <w:numId w:val="39"/>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855466" w:rsidRPr="00B66B4D" w:rsidRDefault="00855466" w:rsidP="00521A50">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855466" w:rsidRPr="00B66B4D" w:rsidRDefault="00855466" w:rsidP="00521A50">
      <w:pPr>
        <w:pStyle w:val="ListParagraph"/>
        <w:numPr>
          <w:ilvl w:val="0"/>
          <w:numId w:val="40"/>
        </w:numPr>
        <w:shd w:val="clear" w:color="auto" w:fill="FFFFFF"/>
        <w:spacing w:after="120" w:line="240"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855466" w:rsidRPr="001013BA"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855466" w:rsidRPr="00B66B4D" w:rsidRDefault="00855466" w:rsidP="00F26E2C">
      <w:pPr>
        <w:shd w:val="clear" w:color="auto" w:fill="FFFFFF"/>
        <w:tabs>
          <w:tab w:val="left" w:pos="709"/>
        </w:tabs>
        <w:spacing w:after="120" w:line="240"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855466" w:rsidRPr="00B66B4D" w:rsidRDefault="00855466" w:rsidP="00521A50">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855466" w:rsidRPr="00B66B4D" w:rsidRDefault="00855466" w:rsidP="00521A50">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855466" w:rsidRPr="00B66B4D" w:rsidRDefault="00855466" w:rsidP="00521A50">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855466" w:rsidRPr="00B66B4D" w:rsidRDefault="00855466" w:rsidP="00521A50">
      <w:pPr>
        <w:pStyle w:val="ListParagraph"/>
        <w:numPr>
          <w:ilvl w:val="0"/>
          <w:numId w:val="41"/>
        </w:numPr>
        <w:shd w:val="clear" w:color="auto" w:fill="FFFFFF"/>
        <w:spacing w:after="120" w:line="240"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855466" w:rsidRPr="00B66B4D" w:rsidRDefault="00855466" w:rsidP="00521A50">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855466" w:rsidRPr="00B66B4D" w:rsidRDefault="00855466" w:rsidP="00521A50">
      <w:pPr>
        <w:pStyle w:val="ListParagraph"/>
        <w:numPr>
          <w:ilvl w:val="0"/>
          <w:numId w:val="42"/>
        </w:numPr>
        <w:shd w:val="clear" w:color="auto" w:fill="FFFFFF"/>
        <w:spacing w:after="120" w:line="240"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8"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855466" w:rsidRPr="00B66B4D" w:rsidRDefault="00855466" w:rsidP="00521A50">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855466" w:rsidRPr="00B66B4D" w:rsidRDefault="00855466" w:rsidP="00521A50">
      <w:pPr>
        <w:pStyle w:val="ListParagraph"/>
        <w:numPr>
          <w:ilvl w:val="0"/>
          <w:numId w:val="43"/>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855466" w:rsidRPr="00B66B4D" w:rsidRDefault="00855466" w:rsidP="00F26E2C">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855466" w:rsidRPr="00B66B4D" w:rsidRDefault="00855466" w:rsidP="00F26E2C">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855466" w:rsidRPr="00B66B4D" w:rsidRDefault="00855466" w:rsidP="00F26E2C">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9" w:tgtFrame="_blank" w:history="1">
        <w:r w:rsidRPr="00637851">
          <w:rPr>
            <w:rStyle w:val="Hyperlink"/>
          </w:rPr>
          <w:t>https://zakon.rada.gov.ua/laws/show/1060-12</w:t>
        </w:r>
      </w:hyperlink>
      <w:hyperlink r:id="rId40"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1"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855466" w:rsidRPr="00B66B4D" w:rsidRDefault="00855466" w:rsidP="00521A50">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855466" w:rsidRPr="00B66B4D" w:rsidRDefault="00855466" w:rsidP="00521A50">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55466" w:rsidRPr="00B66B4D" w:rsidRDefault="00855466" w:rsidP="00521A50">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855466" w:rsidRPr="00B66B4D" w:rsidRDefault="00855466" w:rsidP="00521A50">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855466" w:rsidRPr="00B66B4D" w:rsidRDefault="00855466" w:rsidP="00521A50">
      <w:pPr>
        <w:pStyle w:val="ListParagraph"/>
        <w:numPr>
          <w:ilvl w:val="0"/>
          <w:numId w:val="44"/>
        </w:numPr>
        <w:shd w:val="clear" w:color="auto" w:fill="FFFFFF"/>
        <w:spacing w:after="120" w:line="240"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2"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855466" w:rsidRPr="00B66B4D" w:rsidRDefault="00855466" w:rsidP="00521A50">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855466" w:rsidRPr="00B66B4D" w:rsidRDefault="00855466" w:rsidP="00521A50">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855466" w:rsidRPr="00B66B4D" w:rsidRDefault="00855466" w:rsidP="00521A50">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855466" w:rsidRPr="00B66B4D" w:rsidRDefault="00855466" w:rsidP="00521A50">
      <w:pPr>
        <w:pStyle w:val="ListParagraph"/>
        <w:numPr>
          <w:ilvl w:val="0"/>
          <w:numId w:val="45"/>
        </w:numPr>
        <w:shd w:val="clear" w:color="auto" w:fill="FFFFFF"/>
        <w:spacing w:after="120" w:line="240"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855466" w:rsidRPr="00B66B4D" w:rsidRDefault="00855466" w:rsidP="00F26E2C">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855466" w:rsidRPr="00B66B4D" w:rsidRDefault="00855466" w:rsidP="00F26E2C">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rPr>
          <w:rFonts w:ascii="Times New Roman" w:hAnsi="Times New Roman"/>
          <w:b/>
          <w:color w:val="000000"/>
          <w:sz w:val="24"/>
          <w:szCs w:val="24"/>
          <w:lang w:eastAsia="ru-RU"/>
        </w:rPr>
      </w:pPr>
    </w:p>
    <w:p w:rsidR="00855466" w:rsidRPr="00B66B4D"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855466" w:rsidRPr="00B66B4D" w:rsidRDefault="00855466" w:rsidP="00F26E2C">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855466"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855466" w:rsidRPr="00B66B4D" w:rsidRDefault="00855466" w:rsidP="00F26E2C">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bookmarkStart w:id="491" w:name="_GoBack"/>
      <w:bookmarkStart w:id="492" w:name="n423"/>
      <w:bookmarkEnd w:id="491"/>
      <w:bookmarkEnd w:id="492"/>
      <w:r w:rsidRPr="00B66B4D">
        <w:rPr>
          <w:rFonts w:ascii="Times New Roman" w:hAnsi="Times New Roman"/>
          <w:b/>
          <w:bCs/>
          <w:sz w:val="24"/>
          <w:szCs w:val="24"/>
          <w:lang w:eastAsia="ru-RU"/>
        </w:rPr>
        <w:t>ІX. МІЖНАРОДНЕ СПІВРОБІТНИЦТВО</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855466" w:rsidRPr="00B66B4D" w:rsidRDefault="00855466" w:rsidP="00F26E2C">
      <w:pPr>
        <w:shd w:val="clear" w:color="auto" w:fill="FFFFFF"/>
        <w:tabs>
          <w:tab w:val="left" w:pos="709"/>
        </w:tabs>
        <w:spacing w:after="0" w:line="240"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5466" w:rsidRPr="001013BA" w:rsidRDefault="00855466" w:rsidP="00F26E2C">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855466" w:rsidRPr="008918D7" w:rsidRDefault="00855466" w:rsidP="00F26E2C">
      <w:pPr>
        <w:shd w:val="clear" w:color="auto" w:fill="FFFFFF"/>
        <w:spacing w:after="0" w:line="240"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855466" w:rsidRPr="008918D7" w:rsidRDefault="00855466" w:rsidP="00F26E2C">
      <w:pPr>
        <w:shd w:val="clear" w:color="auto" w:fill="FFFFFF"/>
        <w:spacing w:after="0" w:line="240"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855466" w:rsidRPr="00B66B4D" w:rsidRDefault="00855466" w:rsidP="00F26E2C">
      <w:pPr>
        <w:widowControl w:val="0"/>
        <w:tabs>
          <w:tab w:val="left" w:pos="709"/>
          <w:tab w:val="left" w:pos="5245"/>
        </w:tabs>
        <w:autoSpaceDE w:val="0"/>
        <w:autoSpaceDN w:val="0"/>
        <w:adjustRightInd w:val="0"/>
        <w:spacing w:after="120" w:line="240"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855466" w:rsidRPr="00B66B4D" w:rsidRDefault="00855466" w:rsidP="00F26E2C">
      <w:pPr>
        <w:tabs>
          <w:tab w:val="left" w:pos="709"/>
        </w:tabs>
        <w:spacing w:after="0" w:line="240"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855466" w:rsidRPr="00B66B4D" w:rsidRDefault="00855466" w:rsidP="00F26E2C">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855466" w:rsidRPr="00B66B4D" w:rsidRDefault="00855466" w:rsidP="00F26E2C">
      <w:pPr>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855466" w:rsidRPr="00B66B4D" w:rsidRDefault="00855466" w:rsidP="00F26E2C">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55466" w:rsidRPr="00B66B4D" w:rsidRDefault="00855466" w:rsidP="00F26E2C">
      <w:pPr>
        <w:rPr>
          <w:rFonts w:ascii="Times New Roman" w:hAnsi="Times New Roman"/>
          <w:sz w:val="24"/>
          <w:szCs w:val="24"/>
        </w:rPr>
      </w:pPr>
    </w:p>
    <w:p w:rsidR="00855466" w:rsidRPr="00B66B4D" w:rsidRDefault="00855466" w:rsidP="00F26E2C"/>
    <w:p w:rsidR="00855466" w:rsidRPr="002D7F09" w:rsidRDefault="00855466" w:rsidP="00F26E2C">
      <w:pPr>
        <w:rPr>
          <w:rFonts w:ascii="Times New Roman" w:hAnsi="Times New Roman"/>
          <w:sz w:val="24"/>
          <w:szCs w:val="24"/>
        </w:rPr>
      </w:pPr>
      <w:r w:rsidRPr="002D7F09">
        <w:rPr>
          <w:rFonts w:ascii="Times New Roman" w:hAnsi="Times New Roman"/>
          <w:sz w:val="24"/>
          <w:szCs w:val="24"/>
        </w:rPr>
        <w:t>Секретар міської ради                                                                                      С.А.Остренко</w:t>
      </w:r>
    </w:p>
    <w:p w:rsidR="00855466" w:rsidRDefault="00855466" w:rsidP="00046C8C">
      <w:pPr>
        <w:rPr>
          <w:rFonts w:ascii="Times New Roman" w:hAnsi="Times New Roman"/>
          <w:sz w:val="24"/>
          <w:szCs w:val="24"/>
        </w:rPr>
      </w:pPr>
    </w:p>
    <w:p w:rsidR="00855466" w:rsidRPr="00046C8C" w:rsidRDefault="00855466">
      <w:pPr>
        <w:rPr>
          <w:rFonts w:ascii="Times New Roman" w:hAnsi="Times New Roman"/>
          <w:sz w:val="28"/>
          <w:szCs w:val="28"/>
        </w:rPr>
      </w:pPr>
    </w:p>
    <w:sectPr w:rsidR="00855466" w:rsidRPr="00046C8C" w:rsidSect="00637851">
      <w:headerReference w:type="even" r:id="rId44"/>
      <w:headerReference w:type="default" r:id="rId45"/>
      <w:pgSz w:w="11906" w:h="16838"/>
      <w:pgMar w:top="1134" w:right="850" w:bottom="56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466" w:rsidRDefault="00855466">
      <w:r>
        <w:separator/>
      </w:r>
    </w:p>
  </w:endnote>
  <w:endnote w:type="continuationSeparator" w:id="0">
    <w:p w:rsidR="00855466" w:rsidRDefault="008554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466" w:rsidRDefault="00855466">
      <w:r>
        <w:separator/>
      </w:r>
    </w:p>
  </w:footnote>
  <w:footnote w:type="continuationSeparator" w:id="0">
    <w:p w:rsidR="00855466" w:rsidRDefault="00855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466" w:rsidRDefault="00855466" w:rsidP="006378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55466" w:rsidRDefault="008554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466" w:rsidRDefault="00855466" w:rsidP="006378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855466" w:rsidRDefault="008554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37B7"/>
    <w:rsid w:val="00046C8C"/>
    <w:rsid w:val="001013BA"/>
    <w:rsid w:val="001237B7"/>
    <w:rsid w:val="002D7F09"/>
    <w:rsid w:val="002F7216"/>
    <w:rsid w:val="003644EB"/>
    <w:rsid w:val="004C16CD"/>
    <w:rsid w:val="00521A50"/>
    <w:rsid w:val="00583ECE"/>
    <w:rsid w:val="00637851"/>
    <w:rsid w:val="00855466"/>
    <w:rsid w:val="00862198"/>
    <w:rsid w:val="00884695"/>
    <w:rsid w:val="008918D7"/>
    <w:rsid w:val="009561DF"/>
    <w:rsid w:val="00B66B4D"/>
    <w:rsid w:val="00C86684"/>
    <w:rsid w:val="00F26E2C"/>
    <w:rsid w:val="00F56B5F"/>
    <w:rsid w:val="00FF12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C8C"/>
    <w:pPr>
      <w:spacing w:after="160" w:line="254" w:lineRule="auto"/>
    </w:pPr>
    <w:rPr>
      <w:lang w:val="uk-UA" w:eastAsia="en-US"/>
    </w:rPr>
  </w:style>
  <w:style w:type="paragraph" w:styleId="Heading1">
    <w:name w:val="heading 1"/>
    <w:basedOn w:val="Normal"/>
    <w:next w:val="Normal"/>
    <w:link w:val="Heading1Char"/>
    <w:uiPriority w:val="99"/>
    <w:qFormat/>
    <w:rsid w:val="00F26E2C"/>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6E2C"/>
    <w:rPr>
      <w:rFonts w:ascii="Cambria" w:hAnsi="Cambria" w:cs="Times New Roman"/>
      <w:b/>
      <w:bCs/>
      <w:color w:val="365F91"/>
      <w:sz w:val="28"/>
      <w:szCs w:val="28"/>
      <w:lang w:val="uk-UA"/>
    </w:rPr>
  </w:style>
  <w:style w:type="paragraph" w:styleId="BodyText">
    <w:name w:val="Body Text"/>
    <w:basedOn w:val="Normal"/>
    <w:link w:val="BodyTextChar"/>
    <w:uiPriority w:val="99"/>
    <w:rsid w:val="00046C8C"/>
    <w:pPr>
      <w:spacing w:after="0" w:line="240" w:lineRule="auto"/>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046C8C"/>
    <w:rPr>
      <w:rFonts w:ascii="Times New Roman" w:hAnsi="Times New Roman" w:cs="Times New Roman"/>
      <w:sz w:val="20"/>
      <w:szCs w:val="20"/>
      <w:lang w:val="uk-UA" w:eastAsia="ru-RU"/>
    </w:rPr>
  </w:style>
  <w:style w:type="paragraph" w:styleId="ListParagraph">
    <w:name w:val="List Paragraph"/>
    <w:basedOn w:val="Normal"/>
    <w:uiPriority w:val="99"/>
    <w:qFormat/>
    <w:rsid w:val="00046C8C"/>
    <w:pPr>
      <w:spacing w:after="200" w:line="276" w:lineRule="auto"/>
      <w:ind w:left="720"/>
      <w:contextualSpacing/>
    </w:pPr>
    <w:rPr>
      <w:lang w:val="ru-RU"/>
    </w:rPr>
  </w:style>
  <w:style w:type="table" w:styleId="TableGrid">
    <w:name w:val="Table Grid"/>
    <w:basedOn w:val="TableNormal"/>
    <w:uiPriority w:val="99"/>
    <w:rsid w:val="00F26E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F26E2C"/>
    <w:pPr>
      <w:spacing w:after="0" w:line="240" w:lineRule="auto"/>
      <w:jc w:val="center"/>
    </w:pPr>
    <w:rPr>
      <w:rFonts w:ascii="Times New Roman" w:eastAsia="Times New Roman" w:hAnsi="Times New Roman"/>
      <w:b/>
      <w:bCs/>
      <w:sz w:val="28"/>
      <w:szCs w:val="24"/>
    </w:rPr>
  </w:style>
  <w:style w:type="character" w:customStyle="1" w:styleId="TitleChar">
    <w:name w:val="Title Char"/>
    <w:basedOn w:val="DefaultParagraphFont"/>
    <w:link w:val="Title"/>
    <w:uiPriority w:val="99"/>
    <w:locked/>
    <w:rsid w:val="00F26E2C"/>
    <w:rPr>
      <w:rFonts w:ascii="Times New Roman" w:hAnsi="Times New Roman" w:cs="Times New Roman"/>
      <w:b/>
      <w:bCs/>
      <w:sz w:val="24"/>
      <w:szCs w:val="24"/>
      <w:lang w:val="uk-UA"/>
    </w:rPr>
  </w:style>
  <w:style w:type="character" w:customStyle="1" w:styleId="a">
    <w:name w:val="Заголовок Знак"/>
    <w:basedOn w:val="DefaultParagraphFont"/>
    <w:uiPriority w:val="99"/>
    <w:rsid w:val="00F26E2C"/>
    <w:rPr>
      <w:rFonts w:ascii="Calibri Light" w:hAnsi="Calibri Light" w:cs="Times New Roman"/>
      <w:spacing w:val="-10"/>
      <w:kern w:val="28"/>
      <w:sz w:val="56"/>
      <w:szCs w:val="56"/>
    </w:rPr>
  </w:style>
  <w:style w:type="character" w:styleId="Hyperlink">
    <w:name w:val="Hyperlink"/>
    <w:basedOn w:val="DefaultParagraphFont"/>
    <w:uiPriority w:val="99"/>
    <w:rsid w:val="00F26E2C"/>
    <w:rPr>
      <w:rFonts w:cs="Times New Roman"/>
      <w:color w:val="0000FF"/>
      <w:u w:val="single"/>
    </w:rPr>
  </w:style>
  <w:style w:type="paragraph" w:customStyle="1" w:styleId="rvps2">
    <w:name w:val="rvps2"/>
    <w:basedOn w:val="Normal"/>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Spacing">
    <w:name w:val="No Spacing"/>
    <w:uiPriority w:val="99"/>
    <w:qFormat/>
    <w:rsid w:val="00F26E2C"/>
    <w:rPr>
      <w:lang w:val="en-US" w:eastAsia="en-US"/>
    </w:rPr>
  </w:style>
  <w:style w:type="character" w:customStyle="1" w:styleId="rvts9">
    <w:name w:val="rvts9"/>
    <w:basedOn w:val="DefaultParagraphFont"/>
    <w:uiPriority w:val="99"/>
    <w:rsid w:val="00F26E2C"/>
    <w:rPr>
      <w:rFonts w:cs="Times New Roman"/>
    </w:rPr>
  </w:style>
  <w:style w:type="paragraph" w:styleId="NormalWeb">
    <w:name w:val="Normal (Web)"/>
    <w:basedOn w:val="Normal"/>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F26E2C"/>
    <w:rPr>
      <w:rFonts w:cs="Times New Roman"/>
      <w:b/>
    </w:rPr>
  </w:style>
  <w:style w:type="paragraph" w:customStyle="1" w:styleId="rvps7">
    <w:name w:val="rvps7"/>
    <w:basedOn w:val="Normal"/>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basedOn w:val="DefaultParagraphFont"/>
    <w:uiPriority w:val="99"/>
    <w:rsid w:val="00F26E2C"/>
    <w:rPr>
      <w:rFonts w:cs="Times New Roman"/>
    </w:rPr>
  </w:style>
  <w:style w:type="table" w:customStyle="1" w:styleId="1">
    <w:name w:val="Сетка таблицы1"/>
    <w:uiPriority w:val="99"/>
    <w:rsid w:val="00F26E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26E2C"/>
    <w:pPr>
      <w:tabs>
        <w:tab w:val="center" w:pos="4677"/>
        <w:tab w:val="right" w:pos="9355"/>
      </w:tabs>
      <w:spacing w:after="0" w:line="240" w:lineRule="auto"/>
    </w:pPr>
    <w:rPr>
      <w:lang w:val="ru-RU"/>
    </w:rPr>
  </w:style>
  <w:style w:type="character" w:customStyle="1" w:styleId="HeaderChar">
    <w:name w:val="Header Char"/>
    <w:basedOn w:val="DefaultParagraphFont"/>
    <w:link w:val="Header"/>
    <w:uiPriority w:val="99"/>
    <w:locked/>
    <w:rsid w:val="00F26E2C"/>
    <w:rPr>
      <w:rFonts w:cs="Times New Roman"/>
    </w:rPr>
  </w:style>
  <w:style w:type="paragraph" w:styleId="Footer">
    <w:name w:val="footer"/>
    <w:basedOn w:val="Normal"/>
    <w:link w:val="FooterChar"/>
    <w:uiPriority w:val="99"/>
    <w:rsid w:val="00F26E2C"/>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locked/>
    <w:rsid w:val="00F26E2C"/>
    <w:rPr>
      <w:rFonts w:cs="Times New Roman"/>
    </w:rPr>
  </w:style>
  <w:style w:type="paragraph" w:styleId="BalloonText">
    <w:name w:val="Balloon Text"/>
    <w:basedOn w:val="Normal"/>
    <w:link w:val="BalloonTextChar"/>
    <w:uiPriority w:val="99"/>
    <w:semiHidden/>
    <w:rsid w:val="00F26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6E2C"/>
    <w:rPr>
      <w:rFonts w:ascii="Tahoma" w:hAnsi="Tahoma" w:cs="Tahoma"/>
      <w:sz w:val="16"/>
      <w:szCs w:val="16"/>
      <w:lang w:val="uk-UA"/>
    </w:rPr>
  </w:style>
  <w:style w:type="character" w:styleId="PageNumber">
    <w:name w:val="page number"/>
    <w:basedOn w:val="DefaultParagraphFont"/>
    <w:uiPriority w:val="99"/>
    <w:rsid w:val="00637851"/>
    <w:rPr>
      <w:rFonts w:cs="Times New Roman"/>
    </w:rPr>
  </w:style>
</w:styles>
</file>

<file path=word/webSettings.xml><?xml version="1.0" encoding="utf-8"?>
<w:webSettings xmlns:r="http://schemas.openxmlformats.org/officeDocument/2006/relationships" xmlns:w="http://schemas.openxmlformats.org/wordprocessingml/2006/main">
  <w:divs>
    <w:div w:id="55980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93/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9" Type="http://schemas.openxmlformats.org/officeDocument/2006/relationships/hyperlink" Target="https://zakon.rada.gov.ua/laws/show/1060-12" TargetMode="External"/><Relationship Id="rId3" Type="http://schemas.openxmlformats.org/officeDocument/2006/relationships/settings" Target="settings.xml"/><Relationship Id="rId21" Type="http://schemas.openxmlformats.org/officeDocument/2006/relationships/hyperlink" Target="http://zakon0.rada.gov.ua/laws/show/280/97-%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zakon0.rada.gov.ua/laws/show/254%D0%BA/96-%D0%B2%D1%80"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682-18"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145-19"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393/96-%D0%B2%D1%80" TargetMode="External"/><Relationship Id="rId22" Type="http://schemas.openxmlformats.org/officeDocument/2006/relationships/hyperlink" Target="http://zakon0.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40</Pages>
  <Words>19667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8</cp:revision>
  <dcterms:created xsi:type="dcterms:W3CDTF">2021-06-29T07:32:00Z</dcterms:created>
  <dcterms:modified xsi:type="dcterms:W3CDTF">2021-06-30T13:44:00Z</dcterms:modified>
</cp:coreProperties>
</file>